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EA9AA" w14:textId="77777777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WESTOWE</w:t>
      </w:r>
      <w:r>
        <w:rPr>
          <w:rFonts w:ascii="Times New Roman" w:hAnsi="Times New Roman" w:cs="Times New Roman"/>
          <w:sz w:val="24"/>
          <w:szCs w:val="24"/>
        </w:rPr>
        <w:t xml:space="preserve">        (fl.1432)</w:t>
      </w:r>
    </w:p>
    <w:p w14:paraId="69AFA603" w14:textId="77777777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1280B754" w14:textId="77777777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05DD1E" w14:textId="77777777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00AC4D" w14:textId="77777777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Robert Flysp of Tendryng, Essex(q.v.).</w:t>
      </w:r>
    </w:p>
    <w:p w14:paraId="67DEEF18" w14:textId="1A36F84C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BB42B8C" w14:textId="77777777" w:rsidR="00A25B3F" w:rsidRDefault="00A25B3F" w:rsidP="00A25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Martin Oxenbrigge(q.v.) brought a plaint of debt against him and Thomas </w:t>
      </w:r>
    </w:p>
    <w:p w14:paraId="09F779C5" w14:textId="77777777" w:rsidR="00A25B3F" w:rsidRDefault="00A25B3F" w:rsidP="00A25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Taylour of Farley(q.v.).</w:t>
      </w:r>
    </w:p>
    <w:p w14:paraId="76074139" w14:textId="77777777" w:rsidR="00A25B3F" w:rsidRDefault="00A25B3F" w:rsidP="00A25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F5E0C90" w14:textId="77777777" w:rsidR="00A25B3F" w:rsidRDefault="00A25B3F" w:rsidP="00A25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Richard Pittes(q.v.) brought a plaint of debt against him and four others.</w:t>
      </w:r>
    </w:p>
    <w:p w14:paraId="2614B6AC" w14:textId="2A007607" w:rsidR="00A25B3F" w:rsidRDefault="00A25B3F" w:rsidP="00A25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EBCC49B" w14:textId="7B113EED" w:rsidR="00350414" w:rsidRDefault="00350414" w:rsidP="00A25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1443-4</w:t>
      </w:r>
      <w:r>
        <w:rPr>
          <w:rFonts w:ascii="Times New Roman" w:hAnsi="Times New Roman" w:cs="Times New Roman"/>
          <w:sz w:val="24"/>
          <w:szCs w:val="24"/>
        </w:rPr>
        <w:tab/>
        <w:t>He had an apprentice, Henry Stakour(q.v.).</w:t>
      </w:r>
    </w:p>
    <w:p w14:paraId="3E5C34D4" w14:textId="77777777" w:rsidR="00350414" w:rsidRDefault="00350414" w:rsidP="00350414">
      <w:pPr>
        <w:pStyle w:val="NoSpacing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(“History of the Cutlers’ Company of London and of the Minor Cutlery Crafts, </w:t>
      </w:r>
    </w:p>
    <w:p w14:paraId="7263889F" w14:textId="4AC251AA" w:rsidR="00350414" w:rsidRDefault="00350414" w:rsidP="00350414">
      <w:pPr>
        <w:pStyle w:val="NoSpacing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With Biographical Notices of Early London Cutlers” by Charles Welch vol.I      </w:t>
      </w:r>
    </w:p>
    <w:p w14:paraId="5FA805CD" w14:textId="1BC3C7CB" w:rsidR="00350414" w:rsidRPr="00350414" w:rsidRDefault="00350414" w:rsidP="003504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published by the Cutlers’ Company 1916</w:t>
      </w:r>
    </w:p>
    <w:p w14:paraId="49E04497" w14:textId="77777777" w:rsidR="00A25B3F" w:rsidRDefault="00A25B3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A2041A" w14:textId="6FA6CCFF" w:rsidR="003C47EF" w:rsidRDefault="003C47E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2D80F8" w14:textId="6D133E75" w:rsidR="00A25B3F" w:rsidRDefault="00A25B3F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August 2022</w:t>
      </w:r>
    </w:p>
    <w:p w14:paraId="58AEE468" w14:textId="05159278" w:rsidR="00350414" w:rsidRDefault="00350414" w:rsidP="003C47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2023</w:t>
      </w:r>
    </w:p>
    <w:p w14:paraId="72CEE3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F1810" w14:textId="77777777" w:rsidR="00862069" w:rsidRDefault="00862069" w:rsidP="009139A6">
      <w:r>
        <w:separator/>
      </w:r>
    </w:p>
  </w:endnote>
  <w:endnote w:type="continuationSeparator" w:id="0">
    <w:p w14:paraId="60923708" w14:textId="77777777" w:rsidR="00862069" w:rsidRDefault="008620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0B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1F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B8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5369" w14:textId="77777777" w:rsidR="00862069" w:rsidRDefault="00862069" w:rsidP="009139A6">
      <w:r>
        <w:separator/>
      </w:r>
    </w:p>
  </w:footnote>
  <w:footnote w:type="continuationSeparator" w:id="0">
    <w:p w14:paraId="04DE2CCE" w14:textId="77777777" w:rsidR="00862069" w:rsidRDefault="008620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12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25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3B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7EF"/>
    <w:rsid w:val="000666E0"/>
    <w:rsid w:val="002510B7"/>
    <w:rsid w:val="00350414"/>
    <w:rsid w:val="003C47EF"/>
    <w:rsid w:val="005C130B"/>
    <w:rsid w:val="00826F5C"/>
    <w:rsid w:val="00862069"/>
    <w:rsid w:val="009139A6"/>
    <w:rsid w:val="009448BB"/>
    <w:rsid w:val="00A25B3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9ADC0"/>
  <w15:chartTrackingRefBased/>
  <w15:docId w15:val="{811AD691-174D-40D4-9D6A-83997036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47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2022-07-25T08:00:00Z</dcterms:created>
  <dcterms:modified xsi:type="dcterms:W3CDTF">2023-01-28T15:02:00Z</dcterms:modified>
</cp:coreProperties>
</file>